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86F1B" w14:textId="3A9C7538" w:rsidR="00564704" w:rsidRDefault="003820BE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</w:t>
      </w:r>
      <w:r w:rsidR="00CD4ECA">
        <w:rPr>
          <w:rFonts w:ascii="Times New Roman CYR" w:hAnsi="Times New Roman CYR" w:cs="Times New Roman CYR"/>
          <w:color w:val="000000"/>
          <w:sz w:val="28"/>
          <w:szCs w:val="28"/>
        </w:rPr>
        <w:t>риложение № 1</w:t>
      </w:r>
    </w:p>
    <w:p w14:paraId="1B6FF47D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к постановлению администрации </w:t>
      </w:r>
    </w:p>
    <w:p w14:paraId="310313A3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Тайтурского городского поселения </w:t>
      </w:r>
    </w:p>
    <w:p w14:paraId="5E151ED8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Усольского муниципального района </w:t>
      </w:r>
    </w:p>
    <w:p w14:paraId="6B4D1B02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Иркутской области </w:t>
      </w:r>
    </w:p>
    <w:p w14:paraId="7EDE252D" w14:textId="6C49C0F6" w:rsidR="00CD4ECA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>от 1</w:t>
      </w:r>
      <w:r w:rsidR="008A60EE">
        <w:rPr>
          <w:rFonts w:ascii="Times New Roman CYR" w:hAnsi="Times New Roman CYR" w:cs="Times New Roman CYR"/>
          <w:color w:val="000000"/>
          <w:sz w:val="28"/>
          <w:szCs w:val="28"/>
        </w:rPr>
        <w:t>0</w:t>
      </w: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>.07.202</w:t>
      </w:r>
      <w:r w:rsidR="008A60EE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г. № </w:t>
      </w:r>
      <w:r w:rsidR="008A60EE">
        <w:rPr>
          <w:rFonts w:ascii="Times New Roman CYR" w:hAnsi="Times New Roman CYR" w:cs="Times New Roman CYR"/>
          <w:color w:val="000000"/>
          <w:sz w:val="28"/>
          <w:szCs w:val="28"/>
        </w:rPr>
        <w:t>241</w:t>
      </w:r>
    </w:p>
    <w:p w14:paraId="1ACA0344" w14:textId="77777777" w:rsid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2B451DDE" w14:textId="77777777" w:rsidR="00CD4ECA" w:rsidRPr="003820BE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bookmarkStart w:id="0" w:name="_Hlk142484893"/>
      <w:r w:rsidRPr="003820BE">
        <w:rPr>
          <w:sz w:val="28"/>
          <w:szCs w:val="28"/>
        </w:rPr>
        <w:t>Анализ целевых показателей муниципальной программы «Развитие культуры</w:t>
      </w:r>
    </w:p>
    <w:p w14:paraId="758E3D41" w14:textId="18714159" w:rsidR="00CD4ECA" w:rsidRPr="003820BE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820BE">
        <w:rPr>
          <w:sz w:val="28"/>
          <w:szCs w:val="28"/>
        </w:rPr>
        <w:t xml:space="preserve">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CD0C09">
        <w:rPr>
          <w:sz w:val="28"/>
          <w:szCs w:val="28"/>
        </w:rPr>
        <w:t>3</w:t>
      </w:r>
      <w:r w:rsidRPr="003820BE">
        <w:rPr>
          <w:sz w:val="28"/>
          <w:szCs w:val="28"/>
        </w:rPr>
        <w:t>-202</w:t>
      </w:r>
      <w:r w:rsidR="00CD0C09">
        <w:rPr>
          <w:sz w:val="28"/>
          <w:szCs w:val="28"/>
        </w:rPr>
        <w:t>8</w:t>
      </w:r>
      <w:r w:rsidRPr="003820BE">
        <w:rPr>
          <w:sz w:val="28"/>
          <w:szCs w:val="28"/>
        </w:rPr>
        <w:t xml:space="preserve"> годы»</w:t>
      </w:r>
      <w:r w:rsidR="00FA56BB" w:rsidRPr="003820BE">
        <w:rPr>
          <w:sz w:val="28"/>
          <w:szCs w:val="28"/>
        </w:rPr>
        <w:t>, достигнутых за 6 месяцев</w:t>
      </w:r>
      <w:r w:rsidRPr="003820BE">
        <w:rPr>
          <w:sz w:val="28"/>
          <w:szCs w:val="28"/>
        </w:rPr>
        <w:t xml:space="preserve"> 202</w:t>
      </w:r>
      <w:r w:rsidR="008A60EE">
        <w:rPr>
          <w:sz w:val="28"/>
          <w:szCs w:val="28"/>
        </w:rPr>
        <w:t>4</w:t>
      </w:r>
      <w:r w:rsidRPr="003820BE">
        <w:rPr>
          <w:sz w:val="28"/>
          <w:szCs w:val="28"/>
        </w:rPr>
        <w:t xml:space="preserve"> год</w:t>
      </w:r>
      <w:bookmarkEnd w:id="0"/>
    </w:p>
    <w:p w14:paraId="6CD0CB64" w14:textId="77777777" w:rsidR="00CD4ECA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31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978"/>
        <w:gridCol w:w="737"/>
        <w:gridCol w:w="1276"/>
        <w:gridCol w:w="1277"/>
        <w:gridCol w:w="14"/>
        <w:gridCol w:w="1277"/>
        <w:gridCol w:w="13"/>
        <w:gridCol w:w="1359"/>
        <w:gridCol w:w="7"/>
        <w:gridCol w:w="458"/>
        <w:gridCol w:w="7141"/>
        <w:gridCol w:w="7211"/>
        <w:gridCol w:w="7236"/>
      </w:tblGrid>
      <w:tr w:rsidR="00F81693" w:rsidRPr="00A21FB9" w14:paraId="6C420899" w14:textId="77777777" w:rsidTr="008A60EE">
        <w:trPr>
          <w:gridAfter w:val="3"/>
          <w:wAfter w:w="21588" w:type="dxa"/>
          <w:trHeight w:val="18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102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 w:rsidRPr="00A21FB9">
              <w:t>№</w:t>
            </w:r>
          </w:p>
          <w:p w14:paraId="22888FF0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 w:rsidRPr="00A21FB9">
              <w:t>п/п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A53B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 w:rsidRPr="00A21FB9">
              <w:t xml:space="preserve">Наименование показателя результативности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A75E" w14:textId="77777777" w:rsidR="00F81693" w:rsidRPr="00A21FB9" w:rsidRDefault="00F81693" w:rsidP="00F8210E">
            <w:r w:rsidRPr="00A21FB9">
              <w:t>Ед. изм.</w:t>
            </w:r>
          </w:p>
        </w:tc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A061" w14:textId="77777777" w:rsidR="00F81693" w:rsidRPr="00A21FB9" w:rsidRDefault="00F81693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Значения показателя результативности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A445" w14:textId="77777777" w:rsidR="00F81693" w:rsidRPr="00A21FB9" w:rsidRDefault="00F81693" w:rsidP="00F8210E">
            <w:pPr>
              <w:tabs>
                <w:tab w:val="center" w:pos="4153"/>
                <w:tab w:val="right" w:pos="8306"/>
              </w:tabs>
              <w:jc w:val="center"/>
            </w:pPr>
            <w:r>
              <w:t>Процент выполнения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5CECD" w14:textId="77777777" w:rsidR="00F81693" w:rsidRPr="00A21FB9" w:rsidRDefault="00F81693" w:rsidP="00F8210E">
            <w:pPr>
              <w:tabs>
                <w:tab w:val="center" w:pos="4153"/>
                <w:tab w:val="right" w:pos="8306"/>
              </w:tabs>
              <w:jc w:val="center"/>
            </w:pPr>
            <w:r>
              <w:t>Пояснения по достигнутым значениям</w:t>
            </w:r>
          </w:p>
        </w:tc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B38E2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</w:tr>
      <w:tr w:rsidR="00F81693" w:rsidRPr="00A21FB9" w14:paraId="7EF4BF7A" w14:textId="77777777" w:rsidTr="008A60EE">
        <w:trPr>
          <w:gridAfter w:val="5"/>
          <w:wAfter w:w="22053" w:type="dxa"/>
          <w:trHeight w:val="49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BA66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B100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0D96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235D" w14:textId="476EFF65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>
              <w:t>План на 202</w:t>
            </w:r>
            <w:r w:rsidR="008A60EE">
              <w:t>4</w:t>
            </w:r>
            <w:r>
              <w:t xml:space="preserve"> год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F2B" w14:textId="1F4D3473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>
              <w:t xml:space="preserve">Факт за </w:t>
            </w:r>
            <w:r w:rsidR="00EB12B5">
              <w:t xml:space="preserve">6 месяцев </w:t>
            </w:r>
            <w:r>
              <w:t>202</w:t>
            </w:r>
            <w:r w:rsidR="008A60EE">
              <w:t>4</w:t>
            </w:r>
            <w:r>
              <w:t xml:space="preserve">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9EF" w14:textId="77777777" w:rsidR="00F81693" w:rsidRPr="00A21FB9" w:rsidRDefault="00F81693" w:rsidP="00F81693">
            <w:r>
              <w:t>ст.5/ст.4*100%</w:t>
            </w:r>
          </w:p>
        </w:tc>
        <w:tc>
          <w:tcPr>
            <w:tcW w:w="13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9F9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</w:tr>
      <w:tr w:rsidR="00F81693" w:rsidRPr="00A21FB9" w14:paraId="710E3699" w14:textId="77777777" w:rsidTr="008A60EE">
        <w:trPr>
          <w:gridAfter w:val="5"/>
          <w:wAfter w:w="22053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AC5A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413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739F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8B61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4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E24E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A8D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6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041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7</w:t>
            </w:r>
          </w:p>
        </w:tc>
      </w:tr>
      <w:tr w:rsidR="00F11554" w:rsidRPr="00A21FB9" w14:paraId="1A8D5C68" w14:textId="77777777" w:rsidTr="008A60EE">
        <w:trPr>
          <w:gridAfter w:val="4"/>
          <w:wAfter w:w="22046" w:type="dxa"/>
          <w:trHeight w:val="661"/>
        </w:trPr>
        <w:tc>
          <w:tcPr>
            <w:tcW w:w="949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17322" w14:textId="50DB15EA" w:rsidR="00F11554" w:rsidRPr="00A21FB9" w:rsidRDefault="00F8210E" w:rsidP="001C437D">
            <w:pPr>
              <w:pStyle w:val="af8"/>
              <w:numPr>
                <w:ilvl w:val="0"/>
                <w:numId w:val="25"/>
              </w:numPr>
              <w:ind w:left="22" w:firstLine="0"/>
              <w:jc w:val="both"/>
              <w:rPr>
                <w:bCs/>
              </w:rPr>
            </w:pPr>
            <w:r w:rsidRPr="00A21FB9">
              <w:rPr>
                <w:bCs/>
              </w:rPr>
              <w:t>Муниципальная п</w:t>
            </w:r>
            <w:r w:rsidR="00F11554" w:rsidRPr="00A21FB9">
              <w:rPr>
                <w:bCs/>
              </w:rPr>
              <w:t>рограмма «Развитие культуры и спортивной деятельности Тайтурского городского поселения Усольского муниципального района Иркутской области на 202</w:t>
            </w:r>
            <w:r w:rsidR="00CD0C09">
              <w:rPr>
                <w:bCs/>
              </w:rPr>
              <w:t>3</w:t>
            </w:r>
            <w:r w:rsidR="00F11554" w:rsidRPr="00A21FB9">
              <w:rPr>
                <w:bCs/>
              </w:rPr>
              <w:t>-202</w:t>
            </w:r>
            <w:r w:rsidR="00CD0C09">
              <w:rPr>
                <w:bCs/>
              </w:rPr>
              <w:t xml:space="preserve">8 </w:t>
            </w:r>
            <w:r w:rsidR="00F11554" w:rsidRPr="00A21FB9">
              <w:rPr>
                <w:bCs/>
              </w:rPr>
              <w:t>годы»</w:t>
            </w:r>
          </w:p>
          <w:p w14:paraId="54BABA63" w14:textId="77777777" w:rsidR="00F11554" w:rsidRPr="00A21FB9" w:rsidRDefault="00F11554" w:rsidP="001C437D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</w:p>
        </w:tc>
      </w:tr>
      <w:tr w:rsidR="008A60EE" w:rsidRPr="00A21FB9" w14:paraId="605BCF75" w14:textId="77777777" w:rsidTr="008A60EE">
        <w:trPr>
          <w:gridAfter w:val="5"/>
          <w:wAfter w:w="22053" w:type="dxa"/>
          <w:trHeight w:val="36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F99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1.1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24CE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Увеличение  культурно-досуговых мероприятий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AC9B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91E0" w14:textId="1BE758A4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782" w14:textId="6FFBFDB4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35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C47F" w14:textId="59E54905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43,75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88DE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3FD9B22D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00A90DAB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2D34EC96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5902ED70" w14:textId="707E028E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443872">
              <w:t>работа ведется в течение года, результативность показателя будет представлена по окончании 4 квартала</w:t>
            </w:r>
          </w:p>
        </w:tc>
      </w:tr>
      <w:tr w:rsidR="008A60EE" w:rsidRPr="00A21FB9" w14:paraId="496B628D" w14:textId="77777777" w:rsidTr="008A60EE">
        <w:trPr>
          <w:gridAfter w:val="5"/>
          <w:wAfter w:w="22053" w:type="dxa"/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9951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1.2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7BC9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 xml:space="preserve">Увеличение  пользователей  библиотек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B32C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110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119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A19" w14:textId="0E564B5B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52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185" w14:textId="1441B603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43,70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EE606" w14:textId="37CCF703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76526190" w14:textId="77777777" w:rsidTr="008A60EE">
        <w:trPr>
          <w:gridAfter w:val="5"/>
          <w:wAfter w:w="22053" w:type="dxa"/>
          <w:trHeight w:val="54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B09B0F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1.3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94E24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 xml:space="preserve"> Увеличение  зрителей на культурно-досуговых  мероприятия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77DB0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Человек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DB523" w14:textId="7217317C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2038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ABE47" w14:textId="48853B38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1004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9D56" w14:textId="54EE832A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49,26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AA32A" w14:textId="4D2D0DEC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0EC6959E" w14:textId="77777777" w:rsidTr="008A60EE">
        <w:tc>
          <w:tcPr>
            <w:tcW w:w="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75D350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88399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1D4EC4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6361F0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B0F885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30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3B1057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E7D32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D45CBB9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211" w:type="dxa"/>
          </w:tcPr>
          <w:p w14:paraId="49A5228B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236" w:type="dxa"/>
          </w:tcPr>
          <w:p w14:paraId="5F2AFA06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7CAF2AC5" w14:textId="77777777" w:rsidTr="008A60EE">
        <w:trPr>
          <w:gridAfter w:val="5"/>
          <w:wAfter w:w="22053" w:type="dxa"/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9547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1.4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BE8D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 xml:space="preserve">Увеличение спортивных мероприятий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0781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95E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508" w14:textId="2E606F66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6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259" w14:textId="23F4DAE8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40,00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AF67F" w14:textId="547BFCC9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381F41FC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017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1.5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4B2E" w14:textId="3ED546AB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Увеличение детей и молодёжи, занимающихся спортом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01F8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443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both"/>
            </w:pPr>
            <w:r>
              <w:t>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134" w14:textId="1B1294FF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both"/>
            </w:pPr>
            <w:r>
              <w:t>24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344" w14:textId="17251649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43,64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9F66A" w14:textId="339D93FF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69B86147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51B" w14:textId="2C95F961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C44" w14:textId="3C62266F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на 210 мест в р.п. Тайтурка, Усольского района, Иркутской области».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646" w14:textId="2191AC30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915" w14:textId="5F910F5B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BEB" w14:textId="5920C71E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8CA" w14:textId="076016BC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3FEF1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4BB351F9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3D3" w14:textId="5E0134FC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lastRenderedPageBreak/>
              <w:t>1.7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7AD8" w14:textId="2DD6761D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д.Буреть, Усольского района, Иркутской области»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E77" w14:textId="420E2278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0795" w14:textId="5936966A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BC7D" w14:textId="427DA1CD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DB0" w14:textId="33FCD041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5074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47A02220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AFE" w14:textId="47AC34C5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27C" w14:textId="177DF840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</w:t>
            </w:r>
            <w:r>
              <w:t xml:space="preserve"> </w:t>
            </w:r>
            <w:r w:rsidRPr="00A04A04">
              <w:t>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271" w14:textId="43DE1FC7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209" w14:textId="46800614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6AD1" w14:textId="5EDE1E78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52D" w14:textId="6EA22331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005ED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6C5D5E31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690" w14:textId="6E78EFA4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830" w14:textId="56A96E30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 субсидий местным бюджетам на финансовую поддержку реализации инициативных проектов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73EA" w14:textId="3B75DD86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C6FA" w14:textId="62595CC4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F1B" w14:textId="673797EE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EA49" w14:textId="0C530C40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3FFE8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285448F9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140" w14:textId="28B03F8C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794" w14:textId="3CF51775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</w:t>
            </w:r>
            <w:r>
              <w:t xml:space="preserve"> </w:t>
            </w:r>
            <w:r w:rsidRPr="00A04A04">
              <w:t>субсидий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7C80" w14:textId="33C03B6B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C21" w14:textId="6AC4B347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11D3" w14:textId="7F9E3465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4D1" w14:textId="537374D9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E75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</w:tbl>
    <w:p w14:paraId="22333598" w14:textId="77777777" w:rsidR="00CD4ECA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219BC1EA" w14:textId="77777777" w:rsidR="00CD4ECA" w:rsidRDefault="00CD4ECA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F6B029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677D167" w14:textId="13CE7DFE" w:rsidR="00C12418" w:rsidRDefault="00C12418" w:rsidP="003820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12418" w:rsidSect="003820B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7AEF3" w14:textId="77777777" w:rsidR="009B0983" w:rsidRDefault="009B0983">
      <w:r>
        <w:separator/>
      </w:r>
    </w:p>
  </w:endnote>
  <w:endnote w:type="continuationSeparator" w:id="0">
    <w:p w14:paraId="7C8B221E" w14:textId="77777777" w:rsidR="009B0983" w:rsidRDefault="009B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A33F7" w14:textId="77777777" w:rsidR="009B0983" w:rsidRDefault="009B0983">
      <w:r>
        <w:separator/>
      </w:r>
    </w:p>
  </w:footnote>
  <w:footnote w:type="continuationSeparator" w:id="0">
    <w:p w14:paraId="013CE790" w14:textId="77777777" w:rsidR="009B0983" w:rsidRDefault="009B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88706"/>
      <w:docPartObj>
        <w:docPartGallery w:val="Page Numbers (Top of Page)"/>
        <w:docPartUnique/>
      </w:docPartObj>
    </w:sdtPr>
    <w:sdtContent>
      <w:p w14:paraId="53CE0DB8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22F1387E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828D4" w14:textId="77777777" w:rsidR="000D294A" w:rsidRDefault="000D294A">
    <w:pPr>
      <w:pStyle w:val="a9"/>
      <w:jc w:val="center"/>
    </w:pPr>
  </w:p>
  <w:p w14:paraId="696352E9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86549"/>
    <w:multiLevelType w:val="hybridMultilevel"/>
    <w:tmpl w:val="B5EA48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E63321"/>
    <w:multiLevelType w:val="hybridMultilevel"/>
    <w:tmpl w:val="6878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B7B7F"/>
    <w:multiLevelType w:val="hybridMultilevel"/>
    <w:tmpl w:val="B5E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752D4"/>
    <w:multiLevelType w:val="hybridMultilevel"/>
    <w:tmpl w:val="53540E5C"/>
    <w:lvl w:ilvl="0" w:tplc="56CA149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699735">
    <w:abstractNumId w:val="17"/>
  </w:num>
  <w:num w:numId="2" w16cid:durableId="642390818">
    <w:abstractNumId w:val="9"/>
  </w:num>
  <w:num w:numId="3" w16cid:durableId="1881279015">
    <w:abstractNumId w:val="23"/>
  </w:num>
  <w:num w:numId="4" w16cid:durableId="693111899">
    <w:abstractNumId w:val="25"/>
  </w:num>
  <w:num w:numId="5" w16cid:durableId="952783024">
    <w:abstractNumId w:val="7"/>
  </w:num>
  <w:num w:numId="6" w16cid:durableId="413016292">
    <w:abstractNumId w:val="2"/>
  </w:num>
  <w:num w:numId="7" w16cid:durableId="614991885">
    <w:abstractNumId w:val="3"/>
  </w:num>
  <w:num w:numId="8" w16cid:durableId="653609030">
    <w:abstractNumId w:val="19"/>
  </w:num>
  <w:num w:numId="9" w16cid:durableId="748697637">
    <w:abstractNumId w:val="6"/>
  </w:num>
  <w:num w:numId="10" w16cid:durableId="664823174">
    <w:abstractNumId w:val="1"/>
  </w:num>
  <w:num w:numId="11" w16cid:durableId="1400597300">
    <w:abstractNumId w:val="11"/>
  </w:num>
  <w:num w:numId="12" w16cid:durableId="996155094">
    <w:abstractNumId w:val="8"/>
  </w:num>
  <w:num w:numId="13" w16cid:durableId="1587613340">
    <w:abstractNumId w:val="10"/>
  </w:num>
  <w:num w:numId="14" w16cid:durableId="725839499">
    <w:abstractNumId w:val="18"/>
  </w:num>
  <w:num w:numId="15" w16cid:durableId="327439777">
    <w:abstractNumId w:val="20"/>
  </w:num>
  <w:num w:numId="16" w16cid:durableId="775903357">
    <w:abstractNumId w:val="15"/>
  </w:num>
  <w:num w:numId="17" w16cid:durableId="963079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3"/>
  </w:num>
  <w:num w:numId="19" w16cid:durableId="1267079434">
    <w:abstractNumId w:val="5"/>
  </w:num>
  <w:num w:numId="20" w16cid:durableId="114643136">
    <w:abstractNumId w:val="22"/>
  </w:num>
  <w:num w:numId="21" w16cid:durableId="217518047">
    <w:abstractNumId w:val="21"/>
  </w:num>
  <w:num w:numId="22" w16cid:durableId="1951204285">
    <w:abstractNumId w:val="14"/>
  </w:num>
  <w:num w:numId="23" w16cid:durableId="618991618">
    <w:abstractNumId w:val="24"/>
  </w:num>
  <w:num w:numId="24" w16cid:durableId="501355345">
    <w:abstractNumId w:val="12"/>
  </w:num>
  <w:num w:numId="25" w16cid:durableId="1822035360">
    <w:abstractNumId w:val="16"/>
  </w:num>
  <w:num w:numId="26" w16cid:durableId="195050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3368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88A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6AC8"/>
    <w:rsid w:val="00107715"/>
    <w:rsid w:val="0010799D"/>
    <w:rsid w:val="00107D99"/>
    <w:rsid w:val="00112975"/>
    <w:rsid w:val="00112ED0"/>
    <w:rsid w:val="00113AC4"/>
    <w:rsid w:val="00115F57"/>
    <w:rsid w:val="001168A2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1FEE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5D6E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251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5AB2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2FED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20BE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1CB4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872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BEE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79"/>
    <w:rsid w:val="0047310E"/>
    <w:rsid w:val="004740D8"/>
    <w:rsid w:val="004753C7"/>
    <w:rsid w:val="00475DB3"/>
    <w:rsid w:val="004763B7"/>
    <w:rsid w:val="0047697C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2CA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528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8CF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4FC4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0915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1DDE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2CA1"/>
    <w:rsid w:val="006843B1"/>
    <w:rsid w:val="0068447D"/>
    <w:rsid w:val="006845ED"/>
    <w:rsid w:val="0068490E"/>
    <w:rsid w:val="00692805"/>
    <w:rsid w:val="0069298B"/>
    <w:rsid w:val="00695CA0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1D8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ED4"/>
    <w:rsid w:val="00737969"/>
    <w:rsid w:val="00737E24"/>
    <w:rsid w:val="0074026A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912"/>
    <w:rsid w:val="00780FC3"/>
    <w:rsid w:val="007813F3"/>
    <w:rsid w:val="00781506"/>
    <w:rsid w:val="0078226A"/>
    <w:rsid w:val="00783368"/>
    <w:rsid w:val="00785458"/>
    <w:rsid w:val="00785799"/>
    <w:rsid w:val="0078596F"/>
    <w:rsid w:val="007863D3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4E86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398"/>
    <w:rsid w:val="007C5729"/>
    <w:rsid w:val="007C64B6"/>
    <w:rsid w:val="007C7542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1D9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43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965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15A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0EE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EB9"/>
    <w:rsid w:val="008B6FDA"/>
    <w:rsid w:val="008B7C66"/>
    <w:rsid w:val="008B7D34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4EE4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660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983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930"/>
    <w:rsid w:val="009D3EC8"/>
    <w:rsid w:val="009D43F2"/>
    <w:rsid w:val="009D4E8C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1FB9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37C35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216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454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95D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2AD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A90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AB6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32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45A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ADF"/>
    <w:rsid w:val="00C10E0C"/>
    <w:rsid w:val="00C10E6D"/>
    <w:rsid w:val="00C11205"/>
    <w:rsid w:val="00C12418"/>
    <w:rsid w:val="00C13845"/>
    <w:rsid w:val="00C139AF"/>
    <w:rsid w:val="00C15037"/>
    <w:rsid w:val="00C155EA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1873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0C00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5F6F"/>
    <w:rsid w:val="00CC7558"/>
    <w:rsid w:val="00CD0181"/>
    <w:rsid w:val="00CD03D3"/>
    <w:rsid w:val="00CD04AF"/>
    <w:rsid w:val="00CD0C09"/>
    <w:rsid w:val="00CD1D9F"/>
    <w:rsid w:val="00CD3929"/>
    <w:rsid w:val="00CD3F11"/>
    <w:rsid w:val="00CD468B"/>
    <w:rsid w:val="00CD47ED"/>
    <w:rsid w:val="00CD4E07"/>
    <w:rsid w:val="00CD4ECA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47C05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1B3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DB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2AC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12B5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5F0E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1554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4BBB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394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C1F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3D99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693"/>
    <w:rsid w:val="00F817C5"/>
    <w:rsid w:val="00F8210E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05D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6B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421AA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7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24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8</cp:revision>
  <cp:lastPrinted>2023-08-09T07:00:00Z</cp:lastPrinted>
  <dcterms:created xsi:type="dcterms:W3CDTF">2023-08-09T06:36:00Z</dcterms:created>
  <dcterms:modified xsi:type="dcterms:W3CDTF">2024-07-11T05:25:00Z</dcterms:modified>
</cp:coreProperties>
</file>